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7167A" w14:textId="378BDC1F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Uw naam</w:t>
      </w:r>
    </w:p>
    <w:p w14:paraId="76DBA835" w14:textId="32BBCE26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Uw Adres</w:t>
      </w:r>
    </w:p>
    <w:p w14:paraId="63D0FBED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Uw Postcode en plaats</w:t>
      </w:r>
    </w:p>
    <w:p w14:paraId="1B727122" w14:textId="69E04FA9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106AD994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54B9723C" w14:textId="0D12CD3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(Bedrijfs)Naam</w:t>
      </w:r>
    </w:p>
    <w:p w14:paraId="2B97E957" w14:textId="6CD0F5B6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T.a.v. Afdeling personeelszaken, directie, of een gerichte naam</w:t>
      </w:r>
    </w:p>
    <w:p w14:paraId="7EAE46B1" w14:textId="011562CD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Adres werkgever</w:t>
      </w:r>
    </w:p>
    <w:p w14:paraId="7EDAFB65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Postcode en plaats werkgever</w:t>
      </w:r>
    </w:p>
    <w:p w14:paraId="31EB3EB7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0F81E68A" w14:textId="69B0A1E8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575F30F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4C106F">
        <w:rPr>
          <w:rFonts w:asciiTheme="minorHAnsi" w:hAnsiTheme="minorHAnsi" w:cstheme="minorHAnsi"/>
          <w:b/>
          <w:bCs/>
          <w:sz w:val="22"/>
          <w:szCs w:val="22"/>
          <w:u w:val="single"/>
        </w:rPr>
        <w:t>PER AANGETEKENDE POST</w:t>
      </w:r>
    </w:p>
    <w:p w14:paraId="535EE154" w14:textId="38404352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03BC873C" w14:textId="77777777" w:rsid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1B6B6409" w14:textId="2545D9AD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Plaats, datum</w:t>
      </w:r>
    </w:p>
    <w:p w14:paraId="15C2AA83" w14:textId="2E6CE8B7" w:rsid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Betreft: Ontslagbrief voorbeeld</w:t>
      </w:r>
    </w:p>
    <w:p w14:paraId="70CF9574" w14:textId="23288268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66A5758E" w14:textId="77777777" w:rsid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6D743CC2" w14:textId="77777777" w:rsidR="00802973" w:rsidRPr="00802973" w:rsidRDefault="00802973" w:rsidP="00802973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1F4BD70A" w14:textId="77777777" w:rsidR="00802973" w:rsidRPr="00802973" w:rsidRDefault="00802973" w:rsidP="00802973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802973">
        <w:rPr>
          <w:rFonts w:asciiTheme="minorHAnsi" w:hAnsiTheme="minorHAnsi" w:cstheme="minorHAnsi"/>
          <w:sz w:val="22"/>
          <w:szCs w:val="22"/>
        </w:rPr>
        <w:t>Geachte heer/mevrouw,</w:t>
      </w:r>
    </w:p>
    <w:p w14:paraId="3B855826" w14:textId="77777777" w:rsidR="00802973" w:rsidRPr="00802973" w:rsidRDefault="00802973" w:rsidP="00802973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05938885" w14:textId="77777777" w:rsidR="00802973" w:rsidRPr="00802973" w:rsidRDefault="00802973" w:rsidP="00802973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80297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6CA97B7" w14:textId="77777777" w:rsidR="0043336B" w:rsidRPr="0043336B" w:rsidRDefault="0043336B" w:rsidP="0043336B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3336B">
        <w:rPr>
          <w:rFonts w:asciiTheme="minorHAnsi" w:hAnsiTheme="minorHAnsi" w:cstheme="minorHAnsi"/>
          <w:sz w:val="22"/>
          <w:szCs w:val="22"/>
        </w:rPr>
        <w:t>Hierbij dien ik mijn ontslag in per (datum), met inachtneming van de wettelijke opzegtermijn van 1 maand. De reden van mijn ontslag is dat bij uw bedrijf geen verdere ontwikkelingsmogelijkheden meer voor mij zijn en ik per (datum) een uitdagende baan aangeboden heb gekregen bij (bedrijf).</w:t>
      </w:r>
    </w:p>
    <w:p w14:paraId="6CC69B8D" w14:textId="77777777" w:rsidR="0043336B" w:rsidRPr="0043336B" w:rsidRDefault="0043336B" w:rsidP="0043336B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6F944A48" w14:textId="2483960A" w:rsidR="0043336B" w:rsidRPr="0043336B" w:rsidRDefault="0043336B" w:rsidP="0043336B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3336B">
        <w:rPr>
          <w:rFonts w:asciiTheme="minorHAnsi" w:hAnsiTheme="minorHAnsi" w:cstheme="minorHAnsi"/>
          <w:sz w:val="22"/>
          <w:szCs w:val="22"/>
        </w:rPr>
        <w:t xml:space="preserve">Mijn leaseauto en overige in bruikleen gekregen bedrijfsmiddelen zal ik op mijn laatste werkdag, zijnde (datum) bij u inleveren. </w:t>
      </w:r>
    </w:p>
    <w:p w14:paraId="26F2AB9C" w14:textId="77777777" w:rsidR="0043336B" w:rsidRPr="0043336B" w:rsidRDefault="0043336B" w:rsidP="0043336B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46AE5876" w14:textId="77777777" w:rsidR="0043336B" w:rsidRPr="0043336B" w:rsidRDefault="0043336B" w:rsidP="0043336B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3336B">
        <w:rPr>
          <w:rFonts w:asciiTheme="minorHAnsi" w:hAnsiTheme="minorHAnsi" w:cstheme="minorHAnsi"/>
          <w:sz w:val="22"/>
          <w:szCs w:val="22"/>
        </w:rPr>
        <w:t>Voor eventuele toekomstige carrière stappen ontvang ik graag een getuigschrift van u. Graag ontvang ik deze samen met de bevestiging van mijn ontslag. Kunt u mij daarbij een overzicht geven van mij openstaande (vakantie)rechten?</w:t>
      </w:r>
    </w:p>
    <w:p w14:paraId="29848A13" w14:textId="77777777" w:rsidR="0043336B" w:rsidRPr="0043336B" w:rsidRDefault="0043336B" w:rsidP="0043336B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44471301" w14:textId="326C7D09" w:rsidR="00802973" w:rsidRPr="00802973" w:rsidRDefault="0043336B" w:rsidP="0043336B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3336B">
        <w:rPr>
          <w:rFonts w:asciiTheme="minorHAnsi" w:hAnsiTheme="minorHAnsi" w:cstheme="minorHAnsi"/>
          <w:sz w:val="22"/>
          <w:szCs w:val="22"/>
        </w:rPr>
        <w:t>Bedankt voor de prettige samenwerking en ik zie er naar uit in de toekomst iets voor elkaar te kunnen betekenen.</w:t>
      </w:r>
    </w:p>
    <w:p w14:paraId="75B0DA63" w14:textId="4F9C5EF9" w:rsidR="00802973" w:rsidRPr="00802973" w:rsidRDefault="00802973" w:rsidP="00802973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1CB6FDAE" w14:textId="77777777" w:rsidR="00802973" w:rsidRPr="00802973" w:rsidRDefault="00802973" w:rsidP="00802973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7839D49A" w14:textId="77777777" w:rsidR="005066F7" w:rsidRDefault="005066F7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40B892DE" w14:textId="3070F37D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Met vriendelijke groet,</w:t>
      </w:r>
    </w:p>
    <w:p w14:paraId="570EA950" w14:textId="60B6894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68824411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687A307E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Handtekening</w:t>
      </w:r>
    </w:p>
    <w:p w14:paraId="32A33654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p w14:paraId="3A680537" w14:textId="77777777" w:rsidR="004C106F" w:rsidRPr="004C106F" w:rsidRDefault="004C106F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  <w:r w:rsidRPr="004C106F">
        <w:rPr>
          <w:rFonts w:asciiTheme="minorHAnsi" w:hAnsiTheme="minorHAnsi" w:cstheme="minorHAnsi"/>
          <w:sz w:val="22"/>
          <w:szCs w:val="22"/>
        </w:rPr>
        <w:t>Uw naam</w:t>
      </w:r>
    </w:p>
    <w:p w14:paraId="684F6DA7" w14:textId="5831FEA4" w:rsidR="00875644" w:rsidRPr="004C106F" w:rsidRDefault="00875644" w:rsidP="004C106F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sectPr w:rsidR="00875644" w:rsidRPr="004C106F" w:rsidSect="005C3807">
      <w:headerReference w:type="default" r:id="rId7"/>
      <w:pgSz w:w="11906" w:h="16838"/>
      <w:pgMar w:top="720" w:right="720" w:bottom="720" w:left="720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BDF5E" w14:textId="77777777" w:rsidR="00B84A56" w:rsidRDefault="00B84A56" w:rsidP="00B34D13">
      <w:r>
        <w:separator/>
      </w:r>
    </w:p>
  </w:endnote>
  <w:endnote w:type="continuationSeparator" w:id="0">
    <w:p w14:paraId="74064005" w14:textId="77777777" w:rsidR="00B84A56" w:rsidRDefault="00B84A56" w:rsidP="00B3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D45E3" w14:textId="77777777" w:rsidR="00B84A56" w:rsidRDefault="00B84A56" w:rsidP="00B34D13">
      <w:r>
        <w:separator/>
      </w:r>
    </w:p>
  </w:footnote>
  <w:footnote w:type="continuationSeparator" w:id="0">
    <w:p w14:paraId="7C1D8F00" w14:textId="77777777" w:rsidR="00B84A56" w:rsidRDefault="00B84A56" w:rsidP="00B34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7A336" w14:textId="1FBAC177" w:rsidR="00B34D13" w:rsidRDefault="00B34D13" w:rsidP="00E643CA">
    <w:pPr>
      <w:pStyle w:val="Koptekst"/>
      <w:jc w:val="right"/>
    </w:pPr>
    <w:r>
      <w:rPr>
        <w:noProof/>
      </w:rPr>
      <w:drawing>
        <wp:inline distT="0" distB="0" distL="0" distR="0" wp14:anchorId="2BAD132E" wp14:editId="29C586E8">
          <wp:extent cx="725714" cy="703035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2018-vbo-k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3691" cy="7107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7B924AE" w14:textId="77777777" w:rsidR="00B34D13" w:rsidRDefault="00B34D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7D6C"/>
    <w:multiLevelType w:val="hybridMultilevel"/>
    <w:tmpl w:val="ED823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3283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4C31361"/>
    <w:multiLevelType w:val="hybridMultilevel"/>
    <w:tmpl w:val="ED823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7342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DF7683E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8A41F43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258647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6B12E5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0413568">
    <w:abstractNumId w:val="4"/>
  </w:num>
  <w:num w:numId="2" w16cid:durableId="1647514218">
    <w:abstractNumId w:val="5"/>
  </w:num>
  <w:num w:numId="3" w16cid:durableId="1315375980">
    <w:abstractNumId w:val="6"/>
  </w:num>
  <w:num w:numId="4" w16cid:durableId="1229001478">
    <w:abstractNumId w:val="1"/>
  </w:num>
  <w:num w:numId="5" w16cid:durableId="825124261">
    <w:abstractNumId w:val="7"/>
  </w:num>
  <w:num w:numId="6" w16cid:durableId="1118639855">
    <w:abstractNumId w:val="3"/>
  </w:num>
  <w:num w:numId="7" w16cid:durableId="1270694835">
    <w:abstractNumId w:val="2"/>
  </w:num>
  <w:num w:numId="8" w16cid:durableId="2090416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CFB"/>
    <w:rsid w:val="000D2BDA"/>
    <w:rsid w:val="0023303D"/>
    <w:rsid w:val="002658C5"/>
    <w:rsid w:val="00290FE1"/>
    <w:rsid w:val="0043336B"/>
    <w:rsid w:val="004C106F"/>
    <w:rsid w:val="005066F7"/>
    <w:rsid w:val="005B05D5"/>
    <w:rsid w:val="005C3807"/>
    <w:rsid w:val="00690CFB"/>
    <w:rsid w:val="007339A3"/>
    <w:rsid w:val="007650F5"/>
    <w:rsid w:val="007D1A2B"/>
    <w:rsid w:val="00802973"/>
    <w:rsid w:val="008144C9"/>
    <w:rsid w:val="00875644"/>
    <w:rsid w:val="00A555F9"/>
    <w:rsid w:val="00A55C16"/>
    <w:rsid w:val="00AD2CF6"/>
    <w:rsid w:val="00B34D13"/>
    <w:rsid w:val="00B4175E"/>
    <w:rsid w:val="00B81318"/>
    <w:rsid w:val="00B84A56"/>
    <w:rsid w:val="00C7253D"/>
    <w:rsid w:val="00D042E5"/>
    <w:rsid w:val="00D61388"/>
    <w:rsid w:val="00E643CA"/>
    <w:rsid w:val="00ED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4F6D8C"/>
  <w15:docId w15:val="{BBB59AA2-4C9D-435C-8CE1-C44AD833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D2CF6"/>
    <w:pPr>
      <w:autoSpaceDE w:val="0"/>
      <w:autoSpaceDN w:val="0"/>
    </w:pPr>
  </w:style>
  <w:style w:type="paragraph" w:styleId="Kop1">
    <w:name w:val="heading 1"/>
    <w:basedOn w:val="Standaard"/>
    <w:next w:val="Standaard"/>
    <w:link w:val="Kop1Char"/>
    <w:qFormat/>
    <w:rsid w:val="00AD2CF6"/>
    <w:pPr>
      <w:keepNext/>
      <w:outlineLvl w:val="0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qFormat/>
    <w:rsid w:val="00AD2CF6"/>
    <w:pPr>
      <w:jc w:val="center"/>
    </w:pPr>
    <w:rPr>
      <w:b/>
      <w:bCs/>
    </w:rPr>
  </w:style>
  <w:style w:type="paragraph" w:styleId="Lijstalinea">
    <w:name w:val="List Paragraph"/>
    <w:basedOn w:val="Standaard"/>
    <w:uiPriority w:val="34"/>
    <w:qFormat/>
    <w:rsid w:val="00D61388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rsid w:val="00A55C16"/>
    <w:rPr>
      <w:b/>
      <w:bCs/>
    </w:rPr>
  </w:style>
  <w:style w:type="paragraph" w:styleId="Koptekst">
    <w:name w:val="header"/>
    <w:basedOn w:val="Standaard"/>
    <w:link w:val="KoptekstChar"/>
    <w:uiPriority w:val="99"/>
    <w:unhideWhenUsed/>
    <w:rsid w:val="00B34D1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34D13"/>
  </w:style>
  <w:style w:type="paragraph" w:styleId="Voettekst">
    <w:name w:val="footer"/>
    <w:basedOn w:val="Standaard"/>
    <w:link w:val="VoettekstChar"/>
    <w:uiPriority w:val="99"/>
    <w:unhideWhenUsed/>
    <w:rsid w:val="00B34D1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34D13"/>
  </w:style>
  <w:style w:type="paragraph" w:styleId="Geenafstand">
    <w:name w:val="No Spacing"/>
    <w:uiPriority w:val="1"/>
    <w:qFormat/>
    <w:rsid w:val="004C106F"/>
    <w:pPr>
      <w:autoSpaceDE w:val="0"/>
      <w:autoSpaceDN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a\AppData\Roaming\Microsoft\Templates\Stageovereenkoms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Stageovereenkomst</Template>
  <TotalTime>1</TotalTime>
  <Pages>1</Pages>
  <Words>158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DENDA Multimedia b.v.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</dc:creator>
  <cp:lastModifiedBy>carla Vos- van Braak</cp:lastModifiedBy>
  <cp:revision>3</cp:revision>
  <cp:lastPrinted>2000-04-04T07:06:00Z</cp:lastPrinted>
  <dcterms:created xsi:type="dcterms:W3CDTF">2023-03-03T05:30:00Z</dcterms:created>
  <dcterms:modified xsi:type="dcterms:W3CDTF">2023-03-03T05:30:00Z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TC010454351043</vt:lpwstr>
  </property>
</Properties>
</file>